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17" w:rsidRPr="005C715F" w:rsidRDefault="005C715F" w:rsidP="005C715F">
      <w:pPr>
        <w:jc w:val="center"/>
        <w:rPr>
          <w:rFonts w:ascii="Verdana" w:hAnsi="Verdana"/>
          <w:b/>
          <w:sz w:val="44"/>
          <w:szCs w:val="44"/>
        </w:rPr>
      </w:pPr>
      <w:r w:rsidRPr="005C715F">
        <w:rPr>
          <w:rFonts w:ascii="Verdana" w:hAnsi="Verdana"/>
          <w:b/>
          <w:sz w:val="44"/>
          <w:szCs w:val="44"/>
        </w:rPr>
        <w:t>MEDICATION RECORD</w:t>
      </w:r>
    </w:p>
    <w:p w:rsidR="005C715F" w:rsidRDefault="005C715F" w:rsidP="005C715F">
      <w:pPr>
        <w:jc w:val="center"/>
      </w:pPr>
      <w:bookmarkStart w:id="0" w:name="_GoBack"/>
    </w:p>
    <w:bookmarkEnd w:id="0"/>
    <w:p w:rsidR="005C715F" w:rsidRDefault="005C715F" w:rsidP="005C715F">
      <w:r>
        <w:t>Patient______________________________________________________________________________</w:t>
      </w:r>
    </w:p>
    <w:p w:rsidR="005C715F" w:rsidRDefault="005C715F" w:rsidP="005C715F">
      <w:r>
        <w:t>Birthdate</w:t>
      </w:r>
      <w:proofErr w:type="gramStart"/>
      <w:r>
        <w:t>:_</w:t>
      </w:r>
      <w:proofErr w:type="gramEnd"/>
      <w:r>
        <w:t>______________________________________________Medical Record #_______________</w:t>
      </w:r>
    </w:p>
    <w:p w:rsidR="005C715F" w:rsidRDefault="005C715F" w:rsidP="005C715F">
      <w:r>
        <w:t>Allergies</w:t>
      </w:r>
      <w:proofErr w:type="gramStart"/>
      <w:r>
        <w:t>:_</w:t>
      </w:r>
      <w:proofErr w:type="gramEnd"/>
      <w:r>
        <w:t>____________________________________________________________________________</w:t>
      </w:r>
    </w:p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1036"/>
        <w:gridCol w:w="2312"/>
        <w:gridCol w:w="1530"/>
        <w:gridCol w:w="720"/>
        <w:gridCol w:w="810"/>
        <w:gridCol w:w="630"/>
        <w:gridCol w:w="900"/>
        <w:gridCol w:w="540"/>
        <w:gridCol w:w="1098"/>
      </w:tblGrid>
      <w:tr w:rsidR="005C715F" w:rsidTr="005C71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>
            <w:r>
              <w:t>Date</w:t>
            </w:r>
          </w:p>
        </w:tc>
        <w:tc>
          <w:tcPr>
            <w:tcW w:w="2312" w:type="dxa"/>
          </w:tcPr>
          <w:p w:rsidR="005C715F" w:rsidRDefault="005C715F" w:rsidP="005C71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Medication and Dosage</w:t>
            </w:r>
          </w:p>
        </w:tc>
        <w:tc>
          <w:tcPr>
            <w:tcW w:w="1530" w:type="dxa"/>
          </w:tcPr>
          <w:p w:rsidR="005C715F" w:rsidRDefault="005C715F" w:rsidP="005C71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Frequency</w:t>
            </w:r>
          </w:p>
        </w:tc>
        <w:tc>
          <w:tcPr>
            <w:tcW w:w="720" w:type="dxa"/>
          </w:tcPr>
          <w:p w:rsidR="005C715F" w:rsidRDefault="005C715F" w:rsidP="005C71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RX</w:t>
            </w:r>
          </w:p>
        </w:tc>
        <w:tc>
          <w:tcPr>
            <w:tcW w:w="810" w:type="dxa"/>
          </w:tcPr>
          <w:p w:rsidR="005C715F" w:rsidRDefault="005C715F" w:rsidP="005C71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OTC</w:t>
            </w:r>
          </w:p>
        </w:tc>
        <w:tc>
          <w:tcPr>
            <w:tcW w:w="2070" w:type="dxa"/>
            <w:gridSpan w:val="3"/>
          </w:tcPr>
          <w:p w:rsidR="005C715F" w:rsidRDefault="005C715F" w:rsidP="005C71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Refills</w:t>
            </w:r>
          </w:p>
        </w:tc>
        <w:tc>
          <w:tcPr>
            <w:tcW w:w="1098" w:type="dxa"/>
          </w:tcPr>
          <w:p w:rsidR="005C715F" w:rsidRDefault="005C715F" w:rsidP="005C71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Stop</w:t>
            </w: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C715F" w:rsidTr="005C71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5C715F" w:rsidTr="005C71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" w:type="dxa"/>
          </w:tcPr>
          <w:p w:rsidR="005C715F" w:rsidRDefault="005C715F" w:rsidP="005C715F"/>
          <w:p w:rsidR="005C715F" w:rsidRDefault="005C715F" w:rsidP="005C715F"/>
        </w:tc>
        <w:tc>
          <w:tcPr>
            <w:tcW w:w="2312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2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40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98" w:type="dxa"/>
          </w:tcPr>
          <w:p w:rsidR="005C715F" w:rsidRDefault="005C715F" w:rsidP="005C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5C715F" w:rsidRDefault="005C715F" w:rsidP="005C715F"/>
    <w:sectPr w:rsidR="005C7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5F"/>
    <w:rsid w:val="005C715F"/>
    <w:rsid w:val="0077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7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">
    <w:name w:val="Medium Grid 1"/>
    <w:basedOn w:val="TableNormal"/>
    <w:uiPriority w:val="67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">
    <w:name w:val="Medium Grid 3"/>
    <w:basedOn w:val="TableNormal"/>
    <w:uiPriority w:val="69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7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">
    <w:name w:val="Medium Grid 1"/>
    <w:basedOn w:val="TableNormal"/>
    <w:uiPriority w:val="67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3">
    <w:name w:val="Medium Grid 3"/>
    <w:basedOn w:val="TableNormal"/>
    <w:uiPriority w:val="69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5C715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AC798DAC</Template>
  <TotalTime>15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L. Marchelletta</dc:creator>
  <cp:lastModifiedBy>Barbara L. Marchelletta</cp:lastModifiedBy>
  <cp:revision>1</cp:revision>
  <cp:lastPrinted>2015-01-06T16:02:00Z</cp:lastPrinted>
  <dcterms:created xsi:type="dcterms:W3CDTF">2015-01-06T15:52:00Z</dcterms:created>
  <dcterms:modified xsi:type="dcterms:W3CDTF">2015-01-06T16:08:00Z</dcterms:modified>
</cp:coreProperties>
</file>